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823AD" w14:textId="77777777" w:rsidR="00DB1D99" w:rsidRDefault="00DB1D99" w:rsidP="00DB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KICHELEY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7C3D9044" w14:textId="77777777" w:rsidR="00DB1D99" w:rsidRDefault="00DB1D99" w:rsidP="00DB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Dartmouth.</w:t>
      </w:r>
    </w:p>
    <w:p w14:paraId="60D47A89" w14:textId="77777777" w:rsidR="00DB1D99" w:rsidRDefault="00DB1D99" w:rsidP="00DB1D99">
      <w:pPr>
        <w:pStyle w:val="NoSpacing"/>
        <w:rPr>
          <w:rFonts w:cs="Times New Roman"/>
          <w:szCs w:val="24"/>
        </w:rPr>
      </w:pPr>
    </w:p>
    <w:p w14:paraId="526DC118" w14:textId="77777777" w:rsidR="00DB1D99" w:rsidRDefault="00DB1D99" w:rsidP="00DB1D99">
      <w:pPr>
        <w:pStyle w:val="NoSpacing"/>
        <w:rPr>
          <w:rFonts w:cs="Times New Roman"/>
          <w:szCs w:val="24"/>
        </w:rPr>
      </w:pPr>
    </w:p>
    <w:p w14:paraId="5795A210" w14:textId="77777777" w:rsidR="00DB1D99" w:rsidRDefault="00DB1D99" w:rsidP="00DB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Jan.1403</w:t>
      </w:r>
      <w:r>
        <w:rPr>
          <w:rFonts w:cs="Times New Roman"/>
          <w:szCs w:val="24"/>
        </w:rPr>
        <w:tab/>
        <w:t>He was one of those who were ordered to appear before the King and Council</w:t>
      </w:r>
    </w:p>
    <w:p w14:paraId="227732AE" w14:textId="77777777" w:rsidR="00DB1D99" w:rsidRDefault="00DB1D99" w:rsidP="00DB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at Westminster on 3 February </w:t>
      </w:r>
      <w:proofErr w:type="gramStart"/>
      <w:r>
        <w:rPr>
          <w:rFonts w:cs="Times New Roman"/>
          <w:szCs w:val="24"/>
        </w:rPr>
        <w:t>in order to</w:t>
      </w:r>
      <w:proofErr w:type="gramEnd"/>
      <w:r>
        <w:rPr>
          <w:rFonts w:cs="Times New Roman"/>
          <w:szCs w:val="24"/>
        </w:rPr>
        <w:t xml:space="preserve"> answer a complaint by </w:t>
      </w:r>
    </w:p>
    <w:p w14:paraId="51E00225" w14:textId="77777777" w:rsidR="00DB1D99" w:rsidRDefault="00DB1D99" w:rsidP="00DB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Flemings.   (C.C.R. 1402-5 p.27)</w:t>
      </w:r>
    </w:p>
    <w:p w14:paraId="19BF237B" w14:textId="77777777" w:rsidR="00DB1D99" w:rsidRDefault="00DB1D99" w:rsidP="00DB1D99">
      <w:pPr>
        <w:pStyle w:val="NoSpacing"/>
        <w:rPr>
          <w:rFonts w:cs="Times New Roman"/>
          <w:szCs w:val="24"/>
        </w:rPr>
      </w:pPr>
    </w:p>
    <w:p w14:paraId="54C0D796" w14:textId="77777777" w:rsidR="00DB1D99" w:rsidRDefault="00DB1D99" w:rsidP="00DB1D99">
      <w:pPr>
        <w:pStyle w:val="NoSpacing"/>
        <w:rPr>
          <w:rFonts w:cs="Times New Roman"/>
          <w:szCs w:val="24"/>
        </w:rPr>
      </w:pPr>
    </w:p>
    <w:p w14:paraId="051B6E49" w14:textId="77777777" w:rsidR="00DB1D99" w:rsidRDefault="00DB1D99" w:rsidP="00DB1D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3BFA61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B27E4" w14:textId="77777777" w:rsidR="00DB1D99" w:rsidRDefault="00DB1D99" w:rsidP="009139A6">
      <w:r>
        <w:separator/>
      </w:r>
    </w:p>
  </w:endnote>
  <w:endnote w:type="continuationSeparator" w:id="0">
    <w:p w14:paraId="11CFF0B2" w14:textId="77777777" w:rsidR="00DB1D99" w:rsidRDefault="00DB1D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4B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450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E15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7C8F3" w14:textId="77777777" w:rsidR="00DB1D99" w:rsidRDefault="00DB1D99" w:rsidP="009139A6">
      <w:r>
        <w:separator/>
      </w:r>
    </w:p>
  </w:footnote>
  <w:footnote w:type="continuationSeparator" w:id="0">
    <w:p w14:paraId="13BFCF88" w14:textId="77777777" w:rsidR="00DB1D99" w:rsidRDefault="00DB1D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20B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626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9F6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9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1D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49E8E"/>
  <w15:chartTrackingRefBased/>
  <w15:docId w15:val="{743C005B-6370-43B2-B256-8827D8533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2024-04-22T15:18:00Z</dcterms:created>
  <dcterms:modified xsi:type="dcterms:W3CDTF">2024-04-22T15:23:00Z</dcterms:modified>
</cp:coreProperties>
</file>